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CD1" w:rsidRPr="00297D7C" w:rsidRDefault="007207AE" w:rsidP="00640B8C">
      <w:pPr>
        <w:jc w:val="center"/>
      </w:pPr>
      <w:r>
        <w:rPr>
          <w:noProof/>
          <w:lang w:val="ru-RU"/>
        </w:rPr>
        <w:drawing>
          <wp:inline distT="0" distB="0" distL="0" distR="0">
            <wp:extent cx="442595" cy="624205"/>
            <wp:effectExtent l="19050" t="0" r="0" b="0"/>
            <wp:docPr id="1" name="Рисунок 1" descr="t213700_img_0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213700_img_005"/>
                    <pic:cNvPicPr preferRelativeResize="0">
                      <a:picLocks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624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B8C" w:rsidRPr="00297D7C" w:rsidRDefault="00640B8C" w:rsidP="00640B8C">
      <w:pPr>
        <w:jc w:val="center"/>
        <w:rPr>
          <w:b/>
          <w:caps/>
        </w:rPr>
      </w:pPr>
      <w:r w:rsidRPr="00297D7C">
        <w:rPr>
          <w:b/>
          <w:caps/>
        </w:rPr>
        <w:t>Відділ освіти</w:t>
      </w:r>
    </w:p>
    <w:p w:rsidR="00640B8C" w:rsidRPr="00297D7C" w:rsidRDefault="00640B8C" w:rsidP="00640B8C">
      <w:pPr>
        <w:jc w:val="center"/>
        <w:rPr>
          <w:b/>
          <w:caps/>
        </w:rPr>
      </w:pPr>
      <w:r w:rsidRPr="00297D7C">
        <w:rPr>
          <w:b/>
          <w:caps/>
        </w:rPr>
        <w:t>ВінницькОЇ районнОЇ державнОЇ адміністраціЇ</w:t>
      </w:r>
    </w:p>
    <w:p w:rsidR="00640B8C" w:rsidRPr="00297D7C" w:rsidRDefault="00640B8C" w:rsidP="00640B8C">
      <w:pPr>
        <w:jc w:val="center"/>
        <w:rPr>
          <w:b/>
          <w:caps/>
        </w:rPr>
      </w:pPr>
      <w:r w:rsidRPr="00297D7C">
        <w:rPr>
          <w:b/>
          <w:caps/>
        </w:rPr>
        <w:t>вінницької області</w:t>
      </w:r>
    </w:p>
    <w:p w:rsidR="00640B8C" w:rsidRPr="00297D7C" w:rsidRDefault="00640B8C" w:rsidP="00640B8C">
      <w:pPr>
        <w:jc w:val="center"/>
        <w:rPr>
          <w:sz w:val="22"/>
          <w:szCs w:val="22"/>
        </w:rPr>
      </w:pPr>
      <w:r w:rsidRPr="00297D7C">
        <w:rPr>
          <w:sz w:val="22"/>
          <w:szCs w:val="22"/>
        </w:rPr>
        <w:t xml:space="preserve">вул. Хмельницьке шосе, </w:t>
      </w:r>
      <w:smartTag w:uri="urn:schemas-microsoft-com:office:smarttags" w:element="metricconverter">
        <w:smartTagPr>
          <w:attr w:name="ProductID" w:val="7, м"/>
        </w:smartTagPr>
        <w:r w:rsidRPr="00297D7C">
          <w:rPr>
            <w:sz w:val="22"/>
            <w:szCs w:val="22"/>
          </w:rPr>
          <w:t>7, м</w:t>
        </w:r>
      </w:smartTag>
      <w:r w:rsidRPr="00297D7C">
        <w:rPr>
          <w:sz w:val="22"/>
          <w:szCs w:val="22"/>
        </w:rPr>
        <w:t>. Вінниця, Вінницький район, Вінницька область, 21036</w:t>
      </w:r>
    </w:p>
    <w:p w:rsidR="00640B8C" w:rsidRPr="00297D7C" w:rsidRDefault="00640B8C" w:rsidP="00640B8C">
      <w:pPr>
        <w:jc w:val="center"/>
        <w:rPr>
          <w:sz w:val="22"/>
          <w:szCs w:val="22"/>
        </w:rPr>
      </w:pPr>
      <w:r w:rsidRPr="00297D7C">
        <w:rPr>
          <w:sz w:val="22"/>
          <w:szCs w:val="22"/>
        </w:rPr>
        <w:t xml:space="preserve">тел. 66-13-17, факс 66-13-17, Е-mail: </w:t>
      </w:r>
      <w:proofErr w:type="spellStart"/>
      <w:r w:rsidR="00CB245A" w:rsidRPr="00CB245A">
        <w:rPr>
          <w:sz w:val="22"/>
          <w:szCs w:val="22"/>
        </w:rPr>
        <w:t>osvita.vrda</w:t>
      </w:r>
      <w:proofErr w:type="spellEnd"/>
      <w:r w:rsidR="00CB245A" w:rsidRPr="00CB245A">
        <w:rPr>
          <w:sz w:val="22"/>
          <w:szCs w:val="22"/>
        </w:rPr>
        <w:t>@gmail.com</w:t>
      </w:r>
      <w:r w:rsidRPr="00297D7C">
        <w:rPr>
          <w:sz w:val="22"/>
          <w:szCs w:val="22"/>
        </w:rPr>
        <w:t>,  Код ЕДРПОУ 02141302</w:t>
      </w:r>
    </w:p>
    <w:p w:rsidR="00640B8C" w:rsidRPr="00297D7C" w:rsidRDefault="00030268" w:rsidP="00640B8C">
      <w:r w:rsidRPr="00030268">
        <w:pict>
          <v:line id="_x0000_s1026" style="position:absolute;z-index:251657728" from="-.2pt,5.9pt" to="483.2pt,6.5pt" strokeweight="4.5pt">
            <v:stroke linestyle="thickThin"/>
          </v:line>
        </w:pict>
      </w:r>
      <w:r w:rsidR="00640B8C" w:rsidRPr="00297D7C">
        <w:rPr>
          <w:lang w:val="ru-RU"/>
        </w:rPr>
        <w:t xml:space="preserve"> </w:t>
      </w:r>
    </w:p>
    <w:p w:rsidR="007207AE" w:rsidRPr="00A97E8E" w:rsidRDefault="007207AE" w:rsidP="00640B8C">
      <w:pPr>
        <w:rPr>
          <w:lang w:val="en-US"/>
        </w:rPr>
      </w:pPr>
      <w:r>
        <w:t>20</w:t>
      </w:r>
      <w:r w:rsidR="002E357F">
        <w:t xml:space="preserve"> </w:t>
      </w:r>
      <w:r>
        <w:t>лютого</w:t>
      </w:r>
      <w:r w:rsidR="003D21BC" w:rsidRPr="00297D7C">
        <w:t xml:space="preserve"> 201</w:t>
      </w:r>
      <w:r>
        <w:t>7</w:t>
      </w:r>
      <w:r w:rsidR="00A97E8E">
        <w:t xml:space="preserve"> року</w:t>
      </w:r>
      <w:r w:rsidR="003D21BC" w:rsidRPr="00297D7C">
        <w:t xml:space="preserve"> № </w:t>
      </w:r>
      <w:r w:rsidR="00A97E8E">
        <w:rPr>
          <w:lang w:val="en-US"/>
        </w:rPr>
        <w:t>01-16/337</w:t>
      </w:r>
    </w:p>
    <w:p w:rsidR="003D21BC" w:rsidRPr="00297D7C" w:rsidRDefault="007207AE" w:rsidP="00640B8C">
      <w:r>
        <w:t>на 01-23-03/560 від 09.02.2017 р.</w:t>
      </w:r>
    </w:p>
    <w:p w:rsidR="003D21BC" w:rsidRPr="00297D7C" w:rsidRDefault="003D21BC" w:rsidP="00640B8C"/>
    <w:p w:rsidR="006D098B" w:rsidRPr="00297D7C" w:rsidRDefault="007207AE" w:rsidP="006D098B">
      <w:pPr>
        <w:ind w:left="5216"/>
        <w:jc w:val="both"/>
        <w:rPr>
          <w:b/>
        </w:rPr>
      </w:pPr>
      <w:r>
        <w:rPr>
          <w:b/>
        </w:rPr>
        <w:t>Керівникам загальноосвітніх навчальних закладів</w:t>
      </w:r>
    </w:p>
    <w:p w:rsidR="008D7D89" w:rsidRPr="00297D7C" w:rsidRDefault="008D7D89" w:rsidP="006D098B">
      <w:pPr>
        <w:ind w:left="5216"/>
        <w:rPr>
          <w:b/>
          <w:i/>
        </w:rPr>
      </w:pPr>
    </w:p>
    <w:p w:rsidR="008D6D20" w:rsidRDefault="003D21BC" w:rsidP="00955420">
      <w:pPr>
        <w:tabs>
          <w:tab w:val="left" w:pos="3544"/>
        </w:tabs>
        <w:ind w:right="5810"/>
        <w:jc w:val="both"/>
        <w:rPr>
          <w:b/>
        </w:rPr>
      </w:pPr>
      <w:r w:rsidRPr="00297D7C">
        <w:rPr>
          <w:b/>
        </w:rPr>
        <w:t xml:space="preserve">Про </w:t>
      </w:r>
      <w:r w:rsidR="007207AE">
        <w:rPr>
          <w:b/>
        </w:rPr>
        <w:t xml:space="preserve">навчальну літературу </w:t>
      </w:r>
    </w:p>
    <w:p w:rsidR="007207AE" w:rsidRPr="00297D7C" w:rsidRDefault="007207AE" w:rsidP="00955420">
      <w:pPr>
        <w:tabs>
          <w:tab w:val="left" w:pos="3544"/>
        </w:tabs>
        <w:ind w:right="5810"/>
        <w:jc w:val="both"/>
        <w:rPr>
          <w:b/>
        </w:rPr>
      </w:pPr>
      <w:r>
        <w:rPr>
          <w:b/>
        </w:rPr>
        <w:t>для дітей з особливими потребами</w:t>
      </w:r>
    </w:p>
    <w:p w:rsidR="008D6D20" w:rsidRPr="00297D7C" w:rsidRDefault="008D6D20" w:rsidP="007238A1">
      <w:pPr>
        <w:spacing w:line="360" w:lineRule="auto"/>
        <w:ind w:right="5102"/>
        <w:jc w:val="both"/>
        <w:rPr>
          <w:b/>
        </w:rPr>
      </w:pPr>
    </w:p>
    <w:p w:rsidR="00955420" w:rsidRPr="00297D7C" w:rsidRDefault="00955420" w:rsidP="007238A1">
      <w:pPr>
        <w:spacing w:line="360" w:lineRule="auto"/>
        <w:ind w:right="5102"/>
        <w:jc w:val="both"/>
        <w:rPr>
          <w:b/>
        </w:rPr>
      </w:pPr>
    </w:p>
    <w:p w:rsidR="007207AE" w:rsidRDefault="00835FBF" w:rsidP="007207AE">
      <w:pPr>
        <w:spacing w:line="360" w:lineRule="auto"/>
        <w:ind w:firstLine="851"/>
        <w:jc w:val="both"/>
      </w:pPr>
      <w:r w:rsidRPr="00297D7C">
        <w:t xml:space="preserve">Відділ освіти Вінницької районної державної адміністрації </w:t>
      </w:r>
      <w:r w:rsidR="00A97E8E">
        <w:t xml:space="preserve">надсилає для використання в роботі лист </w:t>
      </w:r>
      <w:r w:rsidR="007207AE">
        <w:t>Міністерства освіти і науки Україн</w:t>
      </w:r>
      <w:r w:rsidR="00A97E8E">
        <w:t>и від 06.02.2017 р</w:t>
      </w:r>
      <w:r w:rsidR="007207AE">
        <w:t xml:space="preserve"> № 1/9-63 «Щодо навчальної літератури для дітей з особливими освітніми потребами», з метою опрацювання та здійснення зміни текстового фрагменту назви підручника «для розумово</w:t>
      </w:r>
      <w:r w:rsidR="00A97E8E">
        <w:t xml:space="preserve"> </w:t>
      </w:r>
      <w:r w:rsidR="007207AE">
        <w:t>відсталих дітей» на «для дітей з особливими освітніми потребами» (</w:t>
      </w:r>
      <w:r w:rsidR="007207AE">
        <w:rPr>
          <w:lang w:val="en-US"/>
        </w:rPr>
        <w:t>F</w:t>
      </w:r>
      <w:r w:rsidR="007207AE" w:rsidRPr="008A099F">
        <w:t xml:space="preserve"> -70</w:t>
      </w:r>
      <w:r w:rsidR="007207AE">
        <w:t>)».</w:t>
      </w:r>
    </w:p>
    <w:p w:rsidR="007207AE" w:rsidRPr="00297D7C" w:rsidRDefault="007207AE" w:rsidP="007207AE">
      <w:pPr>
        <w:spacing w:line="360" w:lineRule="auto"/>
        <w:ind w:firstLine="709"/>
        <w:jc w:val="both"/>
      </w:pPr>
      <w:r>
        <w:t>Додаток: 4 арк.</w:t>
      </w:r>
    </w:p>
    <w:p w:rsidR="0053260E" w:rsidRPr="00297D7C" w:rsidRDefault="0053260E" w:rsidP="007F7394">
      <w:pPr>
        <w:spacing w:line="360" w:lineRule="auto"/>
        <w:ind w:firstLine="709"/>
        <w:jc w:val="both"/>
      </w:pPr>
    </w:p>
    <w:p w:rsidR="00835FBF" w:rsidRPr="00297D7C" w:rsidRDefault="00835FBF" w:rsidP="007238A1">
      <w:pPr>
        <w:spacing w:line="360" w:lineRule="auto"/>
        <w:ind w:firstLine="851"/>
        <w:jc w:val="both"/>
      </w:pPr>
    </w:p>
    <w:p w:rsidR="00835FBF" w:rsidRPr="00297D7C" w:rsidRDefault="007207AE" w:rsidP="007238A1">
      <w:pPr>
        <w:spacing w:line="360" w:lineRule="auto"/>
        <w:jc w:val="both"/>
        <w:rPr>
          <w:b/>
        </w:rPr>
      </w:pPr>
      <w:r>
        <w:rPr>
          <w:b/>
        </w:rPr>
        <w:t>Н</w:t>
      </w:r>
      <w:r w:rsidR="00835FBF" w:rsidRPr="00297D7C">
        <w:rPr>
          <w:b/>
        </w:rPr>
        <w:t>ачальник</w:t>
      </w:r>
      <w:r w:rsidR="002E357F">
        <w:rPr>
          <w:b/>
        </w:rPr>
        <w:t xml:space="preserve"> відділу освіти</w:t>
      </w:r>
      <w:r w:rsidR="002E357F">
        <w:rPr>
          <w:b/>
        </w:rPr>
        <w:tab/>
      </w:r>
      <w:r w:rsidR="002E357F">
        <w:rPr>
          <w:b/>
        </w:rPr>
        <w:tab/>
      </w:r>
      <w:r w:rsidR="002E357F">
        <w:rPr>
          <w:b/>
        </w:rPr>
        <w:tab/>
      </w:r>
      <w:r w:rsidR="002E357F">
        <w:rPr>
          <w:b/>
        </w:rPr>
        <w:tab/>
      </w:r>
      <w:r w:rsidR="002E357F">
        <w:rPr>
          <w:b/>
        </w:rPr>
        <w:tab/>
      </w:r>
      <w:r w:rsidR="002E357F">
        <w:rPr>
          <w:b/>
        </w:rPr>
        <w:tab/>
        <w:t xml:space="preserve">С.М. </w:t>
      </w:r>
      <w:proofErr w:type="spellStart"/>
      <w:r w:rsidR="002E357F">
        <w:rPr>
          <w:b/>
        </w:rPr>
        <w:t>Томусяк</w:t>
      </w:r>
      <w:proofErr w:type="spellEnd"/>
    </w:p>
    <w:p w:rsidR="002E2EE1" w:rsidRPr="00297D7C" w:rsidRDefault="002E2EE1" w:rsidP="007058B2">
      <w:pPr>
        <w:spacing w:line="360" w:lineRule="auto"/>
        <w:jc w:val="both"/>
        <w:rPr>
          <w:b/>
        </w:rPr>
      </w:pPr>
    </w:p>
    <w:p w:rsidR="002E357F" w:rsidRDefault="007207AE" w:rsidP="00560DA9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Копчинська</w:t>
      </w:r>
      <w:proofErr w:type="spellEnd"/>
      <w:r>
        <w:rPr>
          <w:sz w:val="22"/>
          <w:szCs w:val="22"/>
        </w:rPr>
        <w:t xml:space="preserve"> </w:t>
      </w:r>
    </w:p>
    <w:p w:rsidR="007207AE" w:rsidRDefault="007207AE" w:rsidP="00560DA9">
      <w:pPr>
        <w:rPr>
          <w:sz w:val="22"/>
          <w:szCs w:val="22"/>
        </w:rPr>
      </w:pPr>
      <w:r>
        <w:rPr>
          <w:sz w:val="22"/>
          <w:szCs w:val="22"/>
        </w:rPr>
        <w:t>53-05-78</w:t>
      </w:r>
    </w:p>
    <w:sectPr w:rsidR="007207AE" w:rsidSect="00C9050E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7207AE"/>
    <w:rsid w:val="00000BB9"/>
    <w:rsid w:val="00030268"/>
    <w:rsid w:val="00097E55"/>
    <w:rsid w:val="00125532"/>
    <w:rsid w:val="001C0E5F"/>
    <w:rsid w:val="001D34E0"/>
    <w:rsid w:val="001F2589"/>
    <w:rsid w:val="00202994"/>
    <w:rsid w:val="0021344C"/>
    <w:rsid w:val="002316B8"/>
    <w:rsid w:val="00297D7C"/>
    <w:rsid w:val="002A5A99"/>
    <w:rsid w:val="002E2EE1"/>
    <w:rsid w:val="002E357F"/>
    <w:rsid w:val="00316EF2"/>
    <w:rsid w:val="00340421"/>
    <w:rsid w:val="003A24F2"/>
    <w:rsid w:val="003A2886"/>
    <w:rsid w:val="003D21BC"/>
    <w:rsid w:val="003F0ED9"/>
    <w:rsid w:val="00405B9F"/>
    <w:rsid w:val="004279B4"/>
    <w:rsid w:val="00450905"/>
    <w:rsid w:val="00485F1A"/>
    <w:rsid w:val="004C1A10"/>
    <w:rsid w:val="004C46AE"/>
    <w:rsid w:val="0053260E"/>
    <w:rsid w:val="00532A0A"/>
    <w:rsid w:val="00560DA9"/>
    <w:rsid w:val="00595ACC"/>
    <w:rsid w:val="005F79EC"/>
    <w:rsid w:val="005F7A58"/>
    <w:rsid w:val="00640B8C"/>
    <w:rsid w:val="00655D8C"/>
    <w:rsid w:val="006A5792"/>
    <w:rsid w:val="006C34CE"/>
    <w:rsid w:val="006D098B"/>
    <w:rsid w:val="006D4656"/>
    <w:rsid w:val="006F7AF0"/>
    <w:rsid w:val="0070490F"/>
    <w:rsid w:val="007058B2"/>
    <w:rsid w:val="00714E43"/>
    <w:rsid w:val="007207AE"/>
    <w:rsid w:val="007238A1"/>
    <w:rsid w:val="00731C1E"/>
    <w:rsid w:val="007615F6"/>
    <w:rsid w:val="0077492B"/>
    <w:rsid w:val="00796293"/>
    <w:rsid w:val="007F7394"/>
    <w:rsid w:val="00835FBF"/>
    <w:rsid w:val="008374B9"/>
    <w:rsid w:val="00877106"/>
    <w:rsid w:val="008B59CD"/>
    <w:rsid w:val="008D6D20"/>
    <w:rsid w:val="008D7D89"/>
    <w:rsid w:val="008F02DF"/>
    <w:rsid w:val="00904655"/>
    <w:rsid w:val="00910716"/>
    <w:rsid w:val="00955420"/>
    <w:rsid w:val="00986A29"/>
    <w:rsid w:val="009A1D7A"/>
    <w:rsid w:val="00A33134"/>
    <w:rsid w:val="00A51AD6"/>
    <w:rsid w:val="00A53CD1"/>
    <w:rsid w:val="00A97E8E"/>
    <w:rsid w:val="00AA6CCE"/>
    <w:rsid w:val="00AC2286"/>
    <w:rsid w:val="00B54B80"/>
    <w:rsid w:val="00B73FC4"/>
    <w:rsid w:val="00B94F6B"/>
    <w:rsid w:val="00C120AA"/>
    <w:rsid w:val="00C63BB5"/>
    <w:rsid w:val="00C9050E"/>
    <w:rsid w:val="00CB245A"/>
    <w:rsid w:val="00D02BDD"/>
    <w:rsid w:val="00D51A5B"/>
    <w:rsid w:val="00D7109E"/>
    <w:rsid w:val="00D957FA"/>
    <w:rsid w:val="00DB7720"/>
    <w:rsid w:val="00E4551B"/>
    <w:rsid w:val="00EF55BE"/>
    <w:rsid w:val="00F22EC4"/>
    <w:rsid w:val="00F72D7E"/>
    <w:rsid w:val="00FD0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0B8C"/>
    <w:pPr>
      <w:overflowPunct w:val="0"/>
      <w:autoSpaceDE w:val="0"/>
      <w:autoSpaceDN w:val="0"/>
      <w:adjustRightInd w:val="0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97E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97E8E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PY\&#1056;&#1072;&#1073;&#1086;&#1095;&#1080;&#1081;%20&#1089;&#1090;&#1086;&#1083;\&#1073;&#1083;&#1072;&#1085;&#1082;&#1080;%20&#1055;&#1052;&#1055;&#1050;_2016\&#1064;&#1072;&#1073;&#1083;&#1086;&#1085;%20&#1074;.&#1086;.%20&#1058;&#1086;&#1084;&#1091;&#1089;&#1103;&#1082;%20&#1057;.&#1052;.%20(2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в.о. Томусяк С.М. (2).dot</Template>
  <TotalTime>2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2013-11-21T09:01:00Z</cp:lastPrinted>
  <dcterms:created xsi:type="dcterms:W3CDTF">2017-02-21T08:50:00Z</dcterms:created>
  <dcterms:modified xsi:type="dcterms:W3CDTF">2017-02-21T08:50:00Z</dcterms:modified>
</cp:coreProperties>
</file>